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423" w:rsidRDefault="00B11423" w:rsidP="00A859BB">
      <w:pPr>
        <w:pStyle w:val="Heading3"/>
        <w:numPr>
          <w:ilvl w:val="0"/>
          <w:numId w:val="0"/>
        </w:numPr>
        <w:tabs>
          <w:tab w:val="clear" w:pos="1440"/>
        </w:tabs>
      </w:pPr>
      <w:r>
        <w:t xml:space="preserve">Manufacturer:  Subject to compliance with all specified requirements, provide </w:t>
      </w:r>
      <w:r w:rsidR="00A859BB">
        <w:t xml:space="preserve">HVAC equipment from the </w:t>
      </w:r>
      <w:r>
        <w:t>following manufacturers:</w:t>
      </w:r>
    </w:p>
    <w:tbl>
      <w:tblPr>
        <w:tblStyle w:val="LightGrid"/>
        <w:tblW w:w="0" w:type="auto"/>
        <w:tblLook w:val="04A0" w:firstRow="1" w:lastRow="0" w:firstColumn="1" w:lastColumn="0" w:noHBand="0" w:noVBand="1"/>
      </w:tblPr>
      <w:tblGrid>
        <w:gridCol w:w="4968"/>
        <w:gridCol w:w="4968"/>
      </w:tblGrid>
      <w:tr w:rsidR="00A859BB" w:rsidTr="00A859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outlineLvl w:val="2"/>
              <w:rPr>
                <w:sz w:val="24"/>
                <w:szCs w:val="24"/>
              </w:rPr>
            </w:pPr>
            <w:r w:rsidRPr="00A859BB">
              <w:rPr>
                <w:sz w:val="24"/>
                <w:szCs w:val="24"/>
              </w:rPr>
              <w:t>Specification Number / Name</w:t>
            </w: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outlineLvl w:val="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A859BB">
              <w:rPr>
                <w:sz w:val="24"/>
                <w:szCs w:val="24"/>
              </w:rPr>
              <w:t>Acceptable Manufacturers</w:t>
            </w:r>
          </w:p>
        </w:tc>
      </w:tr>
      <w:tr w:rsidR="00A859BB" w:rsidTr="00A859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  <w:r w:rsidRPr="00A859BB">
              <w:rPr>
                <w:b w:val="0"/>
              </w:rPr>
              <w:t xml:space="preserve">23 05 19 </w:t>
            </w:r>
            <w:r>
              <w:rPr>
                <w:b w:val="0"/>
              </w:rPr>
              <w:t>HVAC Meters and Gages</w:t>
            </w: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859BB" w:rsidTr="00A859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  <w:r>
              <w:rPr>
                <w:b w:val="0"/>
              </w:rPr>
              <w:t xml:space="preserve">23 05 29 </w:t>
            </w: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859BB" w:rsidTr="00A859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859BB" w:rsidTr="00A859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859BB" w:rsidTr="00A859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859BB" w:rsidTr="00A859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859BB" w:rsidTr="00A859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859BB" w:rsidTr="00A859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859BB" w:rsidTr="00A859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859BB" w:rsidTr="00A859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859BB" w:rsidTr="00A859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859BB" w:rsidTr="00A859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859BB" w:rsidTr="00A859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859BB" w:rsidTr="00A859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859BB" w:rsidTr="00A859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859BB" w:rsidTr="00A859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859BB" w:rsidTr="00A859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859BB" w:rsidTr="00A859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859BB" w:rsidTr="00A859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859BB" w:rsidTr="00A859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859BB" w:rsidTr="00A859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859BB" w:rsidTr="00A859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859BB" w:rsidTr="00A859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859BB" w:rsidTr="00A859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859BB" w:rsidTr="00A859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859BB" w:rsidTr="00A859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859BB" w:rsidTr="00A859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859BB" w:rsidTr="00A859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rPr>
                <w:b w:val="0"/>
              </w:rPr>
            </w:pPr>
          </w:p>
        </w:tc>
        <w:tc>
          <w:tcPr>
            <w:tcW w:w="4968" w:type="dxa"/>
          </w:tcPr>
          <w:p w:rsidR="00A859BB" w:rsidRPr="00A859BB" w:rsidRDefault="00A859BB" w:rsidP="00A859BB">
            <w:pPr>
              <w:pStyle w:val="Heading3"/>
              <w:numPr>
                <w:ilvl w:val="0"/>
                <w:numId w:val="0"/>
              </w:numPr>
              <w:tabs>
                <w:tab w:val="clear" w:pos="1440"/>
              </w:tabs>
              <w:jc w:val="left"/>
              <w:outlineLvl w:val="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:rsidR="00A859BB" w:rsidRDefault="00A859BB" w:rsidP="00A859BB">
      <w:pPr>
        <w:pStyle w:val="Heading3"/>
        <w:numPr>
          <w:ilvl w:val="0"/>
          <w:numId w:val="0"/>
        </w:numPr>
        <w:tabs>
          <w:tab w:val="clear" w:pos="1440"/>
        </w:tabs>
      </w:pP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DEE" w:rsidRDefault="008B3D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0F1F9B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9"/>
      <w:gridCol w:w="3296"/>
      <w:gridCol w:w="3331"/>
    </w:tblGrid>
    <w:tr w:rsidR="00BD41D5" w:rsidTr="00863DD4">
      <w:trPr>
        <w:jc w:val="center"/>
      </w:trPr>
      <w:tc>
        <w:tcPr>
          <w:tcW w:w="3480" w:type="dxa"/>
        </w:tcPr>
        <w:p w:rsidR="00BD41D5" w:rsidRDefault="00BD41D5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BD41D5" w:rsidRDefault="00BD41D5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BD41D5" w:rsidRDefault="00BD41D5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>
            <w:t>23 73 13  AIR HANDLING UNITS</w:t>
          </w:r>
        </w:p>
      </w:tc>
    </w:tr>
    <w:tr w:rsidR="00BD41D5" w:rsidTr="00063DAF">
      <w:trPr>
        <w:jc w:val="center"/>
      </w:trPr>
      <w:tc>
        <w:tcPr>
          <w:tcW w:w="3480" w:type="dxa"/>
        </w:tcPr>
        <w:p w:rsidR="00BD41D5" w:rsidRDefault="00BD41D5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 xml:space="preserve">Revised </w:t>
          </w:r>
          <w:r w:rsidR="008B3DEE" w:rsidRPr="008B3DEE">
            <w:rPr>
              <w:sz w:val="16"/>
              <w:szCs w:val="16"/>
            </w:rPr>
            <w:t>7/1/2014</w:t>
          </w:r>
          <w:bookmarkStart w:id="0" w:name="_GoBack"/>
          <w:bookmarkEnd w:id="0"/>
        </w:p>
      </w:tc>
      <w:tc>
        <w:tcPr>
          <w:tcW w:w="3480" w:type="dxa"/>
        </w:tcPr>
        <w:p w:rsidR="00BD41D5" w:rsidRDefault="00BD41D5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BD41D5" w:rsidRDefault="00BD41D5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B3DEE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B3DEE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BD41D5" w:rsidRPr="000F1F9B" w:rsidRDefault="00BD41D5" w:rsidP="000F1F9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DEE" w:rsidRDefault="008B3D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DEE" w:rsidRDefault="008B3D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DEE" w:rsidRDefault="008B3DE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DEE" w:rsidRDefault="008B3D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7EA8"/>
    <w:rsid w:val="000F1F9B"/>
    <w:rsid w:val="0011329E"/>
    <w:rsid w:val="00123749"/>
    <w:rsid w:val="00133302"/>
    <w:rsid w:val="00152F22"/>
    <w:rsid w:val="001670DA"/>
    <w:rsid w:val="0018413A"/>
    <w:rsid w:val="001E0684"/>
    <w:rsid w:val="001E644B"/>
    <w:rsid w:val="001E7A63"/>
    <w:rsid w:val="00214CA7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162AC"/>
    <w:rsid w:val="0032351B"/>
    <w:rsid w:val="00330E21"/>
    <w:rsid w:val="00331143"/>
    <w:rsid w:val="003317C4"/>
    <w:rsid w:val="00341982"/>
    <w:rsid w:val="00352338"/>
    <w:rsid w:val="00354FE9"/>
    <w:rsid w:val="003609ED"/>
    <w:rsid w:val="003701BA"/>
    <w:rsid w:val="00392D5C"/>
    <w:rsid w:val="003E2EE5"/>
    <w:rsid w:val="004011FB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447FC"/>
    <w:rsid w:val="00556CA4"/>
    <w:rsid w:val="005656ED"/>
    <w:rsid w:val="00591412"/>
    <w:rsid w:val="005A76B7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63DD4"/>
    <w:rsid w:val="008A4879"/>
    <w:rsid w:val="008B3DEE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3B47"/>
    <w:rsid w:val="009841EC"/>
    <w:rsid w:val="009C2024"/>
    <w:rsid w:val="009D5411"/>
    <w:rsid w:val="009E6628"/>
    <w:rsid w:val="009F1AE9"/>
    <w:rsid w:val="00A0223A"/>
    <w:rsid w:val="00A06BD7"/>
    <w:rsid w:val="00A06E3C"/>
    <w:rsid w:val="00A50195"/>
    <w:rsid w:val="00A859BB"/>
    <w:rsid w:val="00A91A43"/>
    <w:rsid w:val="00AA52D0"/>
    <w:rsid w:val="00AB1843"/>
    <w:rsid w:val="00AB5169"/>
    <w:rsid w:val="00AB763E"/>
    <w:rsid w:val="00AE456D"/>
    <w:rsid w:val="00AE7F7E"/>
    <w:rsid w:val="00B024FD"/>
    <w:rsid w:val="00B047CA"/>
    <w:rsid w:val="00B11423"/>
    <w:rsid w:val="00B2253B"/>
    <w:rsid w:val="00B34D31"/>
    <w:rsid w:val="00B7054F"/>
    <w:rsid w:val="00B77EBB"/>
    <w:rsid w:val="00B86A99"/>
    <w:rsid w:val="00B87B9D"/>
    <w:rsid w:val="00BC591D"/>
    <w:rsid w:val="00BD41D5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64563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E1751"/>
    <w:rsid w:val="00DF736A"/>
    <w:rsid w:val="00E23D7C"/>
    <w:rsid w:val="00E26282"/>
    <w:rsid w:val="00E46B58"/>
    <w:rsid w:val="00E47B3E"/>
    <w:rsid w:val="00E56ADA"/>
    <w:rsid w:val="00E607F7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44649"/>
    <w:rsid w:val="00F460C9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0F1F9B"/>
    <w:rPr>
      <w:rFonts w:ascii="Arial" w:hAnsi="Arial"/>
    </w:rPr>
  </w:style>
  <w:style w:type="character" w:styleId="PageNumber">
    <w:name w:val="page number"/>
    <w:basedOn w:val="DefaultParagraphFont"/>
    <w:uiPriority w:val="99"/>
    <w:rsid w:val="000F1F9B"/>
    <w:rPr>
      <w:rFonts w:cs="Times New Roman"/>
    </w:rPr>
  </w:style>
  <w:style w:type="table" w:styleId="TableColumns1">
    <w:name w:val="Table Columns 1"/>
    <w:basedOn w:val="TableNormal"/>
    <w:rsid w:val="00A859BB"/>
    <w:pPr>
      <w:keepNext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A859BB"/>
    <w:pPr>
      <w:keepNext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ightGrid">
    <w:name w:val="Light Grid"/>
    <w:basedOn w:val="TableNormal"/>
    <w:uiPriority w:val="62"/>
    <w:rsid w:val="00A859BB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0F1F9B"/>
    <w:rPr>
      <w:rFonts w:ascii="Arial" w:hAnsi="Arial"/>
    </w:rPr>
  </w:style>
  <w:style w:type="character" w:styleId="PageNumber">
    <w:name w:val="page number"/>
    <w:basedOn w:val="DefaultParagraphFont"/>
    <w:uiPriority w:val="99"/>
    <w:rsid w:val="000F1F9B"/>
    <w:rPr>
      <w:rFonts w:cs="Times New Roman"/>
    </w:rPr>
  </w:style>
  <w:style w:type="table" w:styleId="TableColumns1">
    <w:name w:val="Table Columns 1"/>
    <w:basedOn w:val="TableNormal"/>
    <w:rsid w:val="00A859BB"/>
    <w:pPr>
      <w:keepNext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A859BB"/>
    <w:pPr>
      <w:keepNext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ightGrid">
    <w:name w:val="Light Grid"/>
    <w:basedOn w:val="TableNormal"/>
    <w:uiPriority w:val="62"/>
    <w:rsid w:val="00A859BB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Tcep\Master%20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578E8A-21CE-48AF-807B-D3DB11C25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 Spec.dot</Template>
  <TotalTime>9</TotalTime>
  <Pages>2</Pages>
  <Words>31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23 73 13</vt:lpstr>
    </vt:vector>
  </TitlesOfParts>
  <Company>UNL</Company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73 13</dc:title>
  <dc:creator>UNL</dc:creator>
  <cp:lastModifiedBy>Setup</cp:lastModifiedBy>
  <cp:revision>4</cp:revision>
  <cp:lastPrinted>2009-03-05T22:14:00Z</cp:lastPrinted>
  <dcterms:created xsi:type="dcterms:W3CDTF">2013-10-25T19:39:00Z</dcterms:created>
  <dcterms:modified xsi:type="dcterms:W3CDTF">2014-05-27T20:23:00Z</dcterms:modified>
  <cp:version>1</cp:version>
</cp:coreProperties>
</file>